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010F568" w:rsidR="004E36AD" w:rsidRPr="00C3691D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sz w:val="28"/>
          <w:szCs w:val="28"/>
          <w:lang w:val="en-GB" w:eastAsia="ko-KR"/>
        </w:rPr>
      </w:pPr>
      <w:r w:rsidRPr="00C3691D">
        <w:rPr>
          <w:b/>
          <w:sz w:val="28"/>
          <w:szCs w:val="28"/>
          <w:lang w:val="en-GB"/>
        </w:rPr>
        <w:t>Procurement No:</w:t>
      </w:r>
      <w:r w:rsidRPr="00C3691D">
        <w:rPr>
          <w:sz w:val="28"/>
          <w:szCs w:val="28"/>
          <w:lang w:val="en-GB"/>
        </w:rPr>
        <w:tab/>
      </w:r>
      <w:bookmarkStart w:id="0" w:name="Number"/>
      <w:r w:rsidRPr="00C3691D">
        <w:rPr>
          <w:rStyle w:val="Strong"/>
          <w:rFonts w:asciiTheme="minorHAnsi" w:hAnsiTheme="minorHAnsi" w:cstheme="minorHAnsi"/>
          <w:sz w:val="28"/>
          <w:szCs w:val="28"/>
          <w:lang w:val="en-GB"/>
        </w:rPr>
        <w:t>RF</w:t>
      </w:r>
      <w:r w:rsidR="000F7FB4" w:rsidRPr="00C3691D">
        <w:rPr>
          <w:rStyle w:val="Strong"/>
          <w:rFonts w:asciiTheme="minorHAnsi" w:hAnsiTheme="minorHAnsi" w:cstheme="minorHAnsi"/>
          <w:sz w:val="28"/>
          <w:szCs w:val="28"/>
          <w:lang w:val="en-GB"/>
        </w:rPr>
        <w:t>Q</w:t>
      </w:r>
      <w:bookmarkEnd w:id="0"/>
      <w:r w:rsidR="00371F0B" w:rsidRPr="00C3691D">
        <w:rPr>
          <w:rStyle w:val="Strong"/>
          <w:rFonts w:asciiTheme="minorHAnsi" w:hAnsiTheme="minorHAnsi" w:cstheme="minorHAnsi"/>
          <w:sz w:val="28"/>
          <w:szCs w:val="28"/>
          <w:lang w:val="en-GB"/>
        </w:rPr>
        <w:t xml:space="preserve"> 16-G012-21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542B4E76" w14:textId="3E51DB53" w:rsidR="009F722E" w:rsidRDefault="00C44890" w:rsidP="009F722E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7FEB2B79" w14:textId="1252F2C6" w:rsidR="00274DDE" w:rsidRDefault="00003E80" w:rsidP="00003E80">
      <w:pPr>
        <w:rPr>
          <w:lang w:val="en-GB"/>
        </w:rPr>
      </w:pPr>
      <w:r>
        <w:rPr>
          <w:lang w:val="en-GB"/>
        </w:rPr>
        <w:t xml:space="preserve">The </w:t>
      </w:r>
      <w:r w:rsidR="00274DDE">
        <w:rPr>
          <w:lang w:val="en-GB"/>
        </w:rPr>
        <w:t>Ministry of Environment, Lands and Agricultural Development wish to seek quotation from</w:t>
      </w:r>
      <w:r w:rsidR="00F304C0">
        <w:rPr>
          <w:lang w:val="en-GB"/>
        </w:rPr>
        <w:t xml:space="preserve"> </w:t>
      </w:r>
      <w:r w:rsidR="00274DDE">
        <w:rPr>
          <w:lang w:val="en-GB"/>
        </w:rPr>
        <w:t xml:space="preserve">potential suppliers for supplying the MELAD with one big bus </w:t>
      </w:r>
      <w:r w:rsidR="00F304C0">
        <w:rPr>
          <w:lang w:val="en-GB"/>
        </w:rPr>
        <w:t xml:space="preserve">transport that is listed in the specifications table below. </w:t>
      </w:r>
    </w:p>
    <w:p w14:paraId="13384836" w14:textId="0FBF0024" w:rsidR="00F304C0" w:rsidRDefault="00F304C0" w:rsidP="00003E80">
      <w:pPr>
        <w:rPr>
          <w:lang w:val="en-GB"/>
        </w:rPr>
      </w:pPr>
      <w:r>
        <w:rPr>
          <w:lang w:val="en-GB"/>
        </w:rPr>
        <w:t xml:space="preserve">The general-demand of needing 1 big bus as listed will be used as a transport to carried 60+ ALD’s staff </w:t>
      </w:r>
      <w:r w:rsidR="009F3B77">
        <w:rPr>
          <w:lang w:val="en-GB"/>
        </w:rPr>
        <w:t>to their workplace</w:t>
      </w:r>
      <w:r w:rsidR="008D5A50">
        <w:rPr>
          <w:lang w:val="en-GB"/>
        </w:rPr>
        <w:t xml:space="preserve">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63B9B8A8" w14:textId="41A74016" w:rsidR="002A4740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2DA126E5" w14:textId="56929E0A" w:rsidR="004244F9" w:rsidRPr="00492684" w:rsidRDefault="004244F9" w:rsidP="00C44890">
      <w:pPr>
        <w:rPr>
          <w:lang w:val="en-GB"/>
        </w:rPr>
      </w:pPr>
      <w:r>
        <w:rPr>
          <w:lang w:val="en-GB"/>
        </w:rPr>
        <w:t xml:space="preserve">Annex: </w:t>
      </w:r>
      <w:r w:rsidR="009F3B77">
        <w:rPr>
          <w:lang w:val="en-GB"/>
        </w:rPr>
        <w:t xml:space="preserve">Attached </w:t>
      </w:r>
    </w:p>
    <w:p w14:paraId="65A62D34" w14:textId="4F7B2F76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  <w:r w:rsidR="004244F9">
        <w:rPr>
          <w:rFonts w:cs="Calibri"/>
          <w:lang w:val="en-GB"/>
        </w:rPr>
        <w:t xml:space="preserve"> </w:t>
      </w:r>
    </w:p>
    <w:p w14:paraId="3321152F" w14:textId="5775E22A" w:rsidR="00C44890" w:rsidRPr="00492684" w:rsidRDefault="00C44890" w:rsidP="00C44890">
      <w:pPr>
        <w:rPr>
          <w:lang w:val="en-GB"/>
        </w:rPr>
      </w:pPr>
      <w:r w:rsidRPr="00492684">
        <w:rPr>
          <w:highlight w:val="yellow"/>
          <w:lang w:val="en-GB"/>
        </w:rPr>
        <w:t xml:space="preserve">&lt;insert </w:t>
      </w:r>
      <w:r w:rsidR="002A4740" w:rsidRPr="00492684">
        <w:rPr>
          <w:highlight w:val="yellow"/>
          <w:lang w:val="en-GB"/>
        </w:rPr>
        <w:t>related services</w:t>
      </w:r>
      <w:r w:rsidRPr="00492684">
        <w:rPr>
          <w:highlight w:val="yellow"/>
          <w:lang w:val="en-GB"/>
        </w:rPr>
        <w:t>&gt;</w:t>
      </w:r>
    </w:p>
    <w:p w14:paraId="1FAB4B7A" w14:textId="1CD633C5" w:rsidR="00C44890" w:rsidRDefault="00C44890" w:rsidP="009F3B77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608CD09A" w14:textId="532228BF" w:rsidR="009F3B77" w:rsidRPr="009F3B77" w:rsidRDefault="009F3B77" w:rsidP="009F3B77">
      <w:pPr>
        <w:rPr>
          <w:lang w:val="en-GB"/>
        </w:rPr>
      </w:pPr>
      <w:r>
        <w:rPr>
          <w:lang w:val="en-GB"/>
        </w:rPr>
        <w:t>At the end of December (31</w:t>
      </w:r>
      <w:r w:rsidRPr="009F3B77">
        <w:rPr>
          <w:vertAlign w:val="superscript"/>
          <w:lang w:val="en-GB"/>
        </w:rPr>
        <w:t>st</w:t>
      </w:r>
      <w:r>
        <w:rPr>
          <w:lang w:val="en-GB"/>
        </w:rPr>
        <w:t xml:space="preserve"> December, 2021) 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6F75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6F75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10938871" w:rsidR="002A4740" w:rsidRPr="00492684" w:rsidRDefault="006F752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Big Bus Transport </w:t>
            </w:r>
          </w:p>
        </w:tc>
        <w:tc>
          <w:tcPr>
            <w:tcW w:w="1134" w:type="dxa"/>
          </w:tcPr>
          <w:p w14:paraId="352597C6" w14:textId="06E60C1B" w:rsidR="002A4740" w:rsidRPr="00492684" w:rsidRDefault="006F752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315613B7" w:rsidR="002A4740" w:rsidRPr="00492684" w:rsidRDefault="006F752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31</w:t>
            </w:r>
            <w:r w:rsidRPr="006F752D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December, 2021 </w:t>
            </w: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4E3F1498" w:rsidR="00C44890" w:rsidRDefault="00C44890" w:rsidP="00C44890">
      <w:pPr>
        <w:rPr>
          <w:lang w:val="en-GB"/>
        </w:rPr>
      </w:pPr>
    </w:p>
    <w:p w14:paraId="6505DF23" w14:textId="2D4E2C57" w:rsidR="006F752D" w:rsidRDefault="006F752D" w:rsidP="00C44890">
      <w:pPr>
        <w:rPr>
          <w:lang w:val="en-GB"/>
        </w:rPr>
      </w:pPr>
    </w:p>
    <w:p w14:paraId="2B07CB4A" w14:textId="650EACDF" w:rsidR="006F752D" w:rsidRDefault="006F752D" w:rsidP="00C44890">
      <w:pPr>
        <w:rPr>
          <w:lang w:val="en-GB"/>
        </w:rPr>
      </w:pPr>
    </w:p>
    <w:p w14:paraId="7F0AE2CA" w14:textId="5FAB6248" w:rsidR="006F752D" w:rsidRDefault="006F752D" w:rsidP="00C44890">
      <w:pPr>
        <w:rPr>
          <w:lang w:val="en-GB"/>
        </w:rPr>
      </w:pPr>
    </w:p>
    <w:p w14:paraId="4CE64A95" w14:textId="39C81B95" w:rsidR="006F752D" w:rsidRDefault="006F752D" w:rsidP="00C44890">
      <w:pPr>
        <w:rPr>
          <w:lang w:val="en-GB"/>
        </w:rPr>
      </w:pPr>
    </w:p>
    <w:p w14:paraId="4CD6FAB8" w14:textId="6E5D4BA5" w:rsidR="006F752D" w:rsidRDefault="006F752D" w:rsidP="00C44890">
      <w:pPr>
        <w:rPr>
          <w:lang w:val="en-GB"/>
        </w:rPr>
      </w:pPr>
    </w:p>
    <w:tbl>
      <w:tblPr>
        <w:tblStyle w:val="TableGrid"/>
        <w:tblpPr w:leftFromText="180" w:rightFromText="180" w:horzAnchor="margin" w:tblpY="1200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5619"/>
      </w:tblGrid>
      <w:tr w:rsidR="006F752D" w14:paraId="6F5A1794" w14:textId="77777777" w:rsidTr="001D146B">
        <w:trPr>
          <w:trHeight w:val="416"/>
        </w:trPr>
        <w:tc>
          <w:tcPr>
            <w:tcW w:w="9016" w:type="dxa"/>
            <w:gridSpan w:val="3"/>
          </w:tcPr>
          <w:p w14:paraId="69F17673" w14:textId="77777777" w:rsidR="006F752D" w:rsidRPr="00323796" w:rsidRDefault="006F752D" w:rsidP="001D146B">
            <w:pPr>
              <w:jc w:val="center"/>
              <w:rPr>
                <w:b/>
                <w:bCs/>
              </w:rPr>
            </w:pPr>
            <w:r w:rsidRPr="00323796">
              <w:rPr>
                <w:b/>
                <w:bCs/>
                <w:color w:val="365F91" w:themeColor="accent1" w:themeShade="BF"/>
                <w:sz w:val="28"/>
                <w:szCs w:val="28"/>
              </w:rPr>
              <w:lastRenderedPageBreak/>
              <w:t xml:space="preserve">ALD </w:t>
            </w:r>
            <w:r>
              <w:rPr>
                <w:b/>
                <w:bCs/>
                <w:color w:val="365F91" w:themeColor="accent1" w:themeShade="BF"/>
                <w:sz w:val="28"/>
                <w:szCs w:val="28"/>
              </w:rPr>
              <w:t>BUS</w:t>
            </w:r>
            <w:r w:rsidRPr="00323796">
              <w:rPr>
                <w:b/>
                <w:bCs/>
                <w:color w:val="365F91" w:themeColor="accent1" w:themeShade="BF"/>
                <w:sz w:val="28"/>
                <w:szCs w:val="28"/>
              </w:rPr>
              <w:t xml:space="preserve"> SPECIFICATIONS</w:t>
            </w:r>
          </w:p>
        </w:tc>
      </w:tr>
      <w:tr w:rsidR="006F752D" w14:paraId="16AC4976" w14:textId="77777777" w:rsidTr="001D146B">
        <w:trPr>
          <w:trHeight w:val="416"/>
        </w:trPr>
        <w:tc>
          <w:tcPr>
            <w:tcW w:w="704" w:type="dxa"/>
          </w:tcPr>
          <w:p w14:paraId="6E4787FE" w14:textId="77777777" w:rsidR="006F752D" w:rsidRPr="00323796" w:rsidRDefault="006F752D" w:rsidP="001D146B">
            <w:pPr>
              <w:rPr>
                <w:b/>
                <w:bCs/>
              </w:rPr>
            </w:pPr>
            <w:r w:rsidRPr="00323796">
              <w:rPr>
                <w:b/>
                <w:bCs/>
              </w:rPr>
              <w:t>No</w:t>
            </w:r>
          </w:p>
        </w:tc>
        <w:tc>
          <w:tcPr>
            <w:tcW w:w="2693" w:type="dxa"/>
          </w:tcPr>
          <w:p w14:paraId="49390599" w14:textId="77777777" w:rsidR="006F752D" w:rsidRPr="00323796" w:rsidRDefault="006F752D" w:rsidP="001D146B">
            <w:pPr>
              <w:rPr>
                <w:b/>
                <w:bCs/>
              </w:rPr>
            </w:pPr>
            <w:r w:rsidRPr="00323796">
              <w:rPr>
                <w:b/>
                <w:bCs/>
              </w:rPr>
              <w:t>Criteria</w:t>
            </w:r>
          </w:p>
        </w:tc>
        <w:tc>
          <w:tcPr>
            <w:tcW w:w="5619" w:type="dxa"/>
          </w:tcPr>
          <w:p w14:paraId="2B988ED5" w14:textId="77777777" w:rsidR="006F752D" w:rsidRPr="00323796" w:rsidRDefault="006F752D" w:rsidP="001D146B">
            <w:pPr>
              <w:rPr>
                <w:b/>
                <w:bCs/>
              </w:rPr>
            </w:pPr>
            <w:r w:rsidRPr="00323796">
              <w:rPr>
                <w:b/>
                <w:bCs/>
              </w:rPr>
              <w:t>Specification</w:t>
            </w:r>
          </w:p>
        </w:tc>
      </w:tr>
      <w:tr w:rsidR="006F752D" w14:paraId="147F7BEE" w14:textId="77777777" w:rsidTr="001D146B">
        <w:trPr>
          <w:trHeight w:val="1124"/>
        </w:trPr>
        <w:tc>
          <w:tcPr>
            <w:tcW w:w="704" w:type="dxa"/>
          </w:tcPr>
          <w:p w14:paraId="6A8B03AA" w14:textId="77777777" w:rsidR="006F752D" w:rsidRDefault="006F752D" w:rsidP="001D146B">
            <w:r>
              <w:t>1.</w:t>
            </w:r>
          </w:p>
          <w:p w14:paraId="72187BC1" w14:textId="77777777" w:rsidR="006F752D" w:rsidRDefault="006F752D" w:rsidP="001D146B"/>
          <w:p w14:paraId="305083A4" w14:textId="77777777" w:rsidR="006F752D" w:rsidRPr="00323796" w:rsidRDefault="006F752D" w:rsidP="001D146B"/>
        </w:tc>
        <w:tc>
          <w:tcPr>
            <w:tcW w:w="2693" w:type="dxa"/>
          </w:tcPr>
          <w:p w14:paraId="1BD6ED0B" w14:textId="77777777" w:rsidR="006F752D" w:rsidRPr="00323796" w:rsidRDefault="006F752D" w:rsidP="001D146B">
            <w:r>
              <w:t>General Information:</w:t>
            </w:r>
          </w:p>
        </w:tc>
        <w:tc>
          <w:tcPr>
            <w:tcW w:w="5619" w:type="dxa"/>
          </w:tcPr>
          <w:p w14:paraId="1F5076E5" w14:textId="77777777" w:rsidR="006F752D" w:rsidRDefault="006F752D" w:rsidP="001D146B">
            <w:r>
              <w:rPr>
                <w:b/>
                <w:bCs/>
              </w:rPr>
              <w:t>Bus.</w:t>
            </w:r>
            <w:r w:rsidRPr="00AB4C9B">
              <w:t xml:space="preserve"> </w:t>
            </w:r>
            <w:r>
              <w:t>Right Hand Drive model, contain 30 seats with safety belt and should have a good air-condition.</w:t>
            </w:r>
          </w:p>
          <w:p w14:paraId="6CEDF5FF" w14:textId="77777777" w:rsidR="006F752D" w:rsidRDefault="006F752D" w:rsidP="001D146B">
            <w:r>
              <w:t>Dimension (</w:t>
            </w:r>
            <w:proofErr w:type="spellStart"/>
            <w:r>
              <w:t>LxWxH</w:t>
            </w:r>
            <w:proofErr w:type="spellEnd"/>
            <w:r>
              <w:t>): 6990x2080x2900 in mm unit</w:t>
            </w:r>
          </w:p>
          <w:p w14:paraId="00032A6E" w14:textId="77777777" w:rsidR="006F752D" w:rsidRPr="00AB4C9B" w:rsidRDefault="006F752D" w:rsidP="001D146B">
            <w:r>
              <w:t xml:space="preserve"> </w:t>
            </w:r>
          </w:p>
        </w:tc>
      </w:tr>
      <w:tr w:rsidR="006F752D" w14:paraId="22BA838F" w14:textId="77777777" w:rsidTr="001D146B">
        <w:trPr>
          <w:trHeight w:val="408"/>
        </w:trPr>
        <w:tc>
          <w:tcPr>
            <w:tcW w:w="704" w:type="dxa"/>
          </w:tcPr>
          <w:p w14:paraId="79C21540" w14:textId="77777777" w:rsidR="006F752D" w:rsidRPr="00323796" w:rsidRDefault="006F752D" w:rsidP="001D146B">
            <w:r>
              <w:t>2.</w:t>
            </w:r>
          </w:p>
        </w:tc>
        <w:tc>
          <w:tcPr>
            <w:tcW w:w="2693" w:type="dxa"/>
          </w:tcPr>
          <w:p w14:paraId="25B64455" w14:textId="77777777" w:rsidR="006F752D" w:rsidRPr="002951D3" w:rsidRDefault="006F752D" w:rsidP="001D146B">
            <w:r>
              <w:t>Color</w:t>
            </w:r>
          </w:p>
        </w:tc>
        <w:tc>
          <w:tcPr>
            <w:tcW w:w="5619" w:type="dxa"/>
          </w:tcPr>
          <w:p w14:paraId="5C68275A" w14:textId="77777777" w:rsidR="006F752D" w:rsidRPr="00AB4C9B" w:rsidRDefault="006F752D" w:rsidP="001D146B">
            <w:r>
              <w:t>Any Standard Color</w:t>
            </w:r>
          </w:p>
        </w:tc>
      </w:tr>
      <w:tr w:rsidR="006F752D" w14:paraId="054CE583" w14:textId="77777777" w:rsidTr="001D146B">
        <w:trPr>
          <w:trHeight w:val="408"/>
        </w:trPr>
        <w:tc>
          <w:tcPr>
            <w:tcW w:w="704" w:type="dxa"/>
          </w:tcPr>
          <w:p w14:paraId="6855D2F3" w14:textId="77777777" w:rsidR="006F752D" w:rsidRDefault="006F752D" w:rsidP="001D146B">
            <w:r>
              <w:t>3.</w:t>
            </w:r>
          </w:p>
        </w:tc>
        <w:tc>
          <w:tcPr>
            <w:tcW w:w="2693" w:type="dxa"/>
          </w:tcPr>
          <w:p w14:paraId="3F8A917D" w14:textId="77777777" w:rsidR="006F752D" w:rsidRDefault="006F752D" w:rsidP="001D146B">
            <w:r>
              <w:t>Maker</w:t>
            </w:r>
          </w:p>
        </w:tc>
        <w:tc>
          <w:tcPr>
            <w:tcW w:w="5619" w:type="dxa"/>
          </w:tcPr>
          <w:p w14:paraId="41FC40C0" w14:textId="77777777" w:rsidR="006F752D" w:rsidRDefault="006F752D" w:rsidP="001D146B">
            <w:r>
              <w:t xml:space="preserve">Toyota,  </w:t>
            </w:r>
          </w:p>
        </w:tc>
      </w:tr>
      <w:tr w:rsidR="006F752D" w14:paraId="60EA7D68" w14:textId="77777777" w:rsidTr="001D146B">
        <w:trPr>
          <w:trHeight w:val="565"/>
        </w:trPr>
        <w:tc>
          <w:tcPr>
            <w:tcW w:w="704" w:type="dxa"/>
          </w:tcPr>
          <w:p w14:paraId="720D8B4F" w14:textId="77777777" w:rsidR="006F752D" w:rsidRPr="00323796" w:rsidRDefault="006F752D" w:rsidP="001D146B">
            <w:r>
              <w:t>3.</w:t>
            </w:r>
          </w:p>
          <w:p w14:paraId="0CA642CC" w14:textId="77777777" w:rsidR="006F752D" w:rsidRDefault="006F752D" w:rsidP="001D146B"/>
        </w:tc>
        <w:tc>
          <w:tcPr>
            <w:tcW w:w="2693" w:type="dxa"/>
          </w:tcPr>
          <w:p w14:paraId="615D5191" w14:textId="77777777" w:rsidR="006F752D" w:rsidRPr="002951D3" w:rsidRDefault="006F752D" w:rsidP="001D146B">
            <w:r>
              <w:t>Year</w:t>
            </w:r>
          </w:p>
        </w:tc>
        <w:tc>
          <w:tcPr>
            <w:tcW w:w="5619" w:type="dxa"/>
          </w:tcPr>
          <w:p w14:paraId="540F1020" w14:textId="77777777" w:rsidR="006F752D" w:rsidRPr="00F05492" w:rsidRDefault="006F752D" w:rsidP="001D146B">
            <w:r>
              <w:t>Brand New or 1-3 Years Used</w:t>
            </w:r>
          </w:p>
        </w:tc>
      </w:tr>
      <w:tr w:rsidR="006F752D" w14:paraId="51D2FE96" w14:textId="77777777" w:rsidTr="001D146B">
        <w:trPr>
          <w:trHeight w:val="828"/>
        </w:trPr>
        <w:tc>
          <w:tcPr>
            <w:tcW w:w="704" w:type="dxa"/>
          </w:tcPr>
          <w:p w14:paraId="1ED9DA32" w14:textId="77777777" w:rsidR="006F752D" w:rsidRPr="00323796" w:rsidRDefault="006F752D" w:rsidP="001D146B">
            <w:r>
              <w:t>4.</w:t>
            </w:r>
          </w:p>
        </w:tc>
        <w:tc>
          <w:tcPr>
            <w:tcW w:w="2693" w:type="dxa"/>
          </w:tcPr>
          <w:p w14:paraId="26947AB8" w14:textId="77777777" w:rsidR="006F752D" w:rsidRPr="002951D3" w:rsidRDefault="006F752D" w:rsidP="001D146B">
            <w:r>
              <w:t xml:space="preserve">Engine </w:t>
            </w:r>
          </w:p>
        </w:tc>
        <w:tc>
          <w:tcPr>
            <w:tcW w:w="5619" w:type="dxa"/>
          </w:tcPr>
          <w:p w14:paraId="2934B46B" w14:textId="77777777" w:rsidR="006F752D" w:rsidRDefault="006F752D" w:rsidP="001D146B">
            <w:r>
              <w:t xml:space="preserve"> Displacement (cc) 4164</w:t>
            </w:r>
          </w:p>
          <w:p w14:paraId="65FA42F6" w14:textId="77777777" w:rsidR="006F752D" w:rsidRDefault="006F752D" w:rsidP="001D146B">
            <w:r>
              <w:t>Engine type= cylinder in line</w:t>
            </w:r>
          </w:p>
          <w:p w14:paraId="4CE7CC41" w14:textId="77777777" w:rsidR="006F752D" w:rsidRDefault="006F752D" w:rsidP="001D146B">
            <w:r>
              <w:t>Fuel system=external injection, other</w:t>
            </w:r>
          </w:p>
          <w:p w14:paraId="7393C13C" w14:textId="77777777" w:rsidR="006F752D" w:rsidRDefault="006F752D" w:rsidP="001D146B">
            <w:r>
              <w:t>Fuel type=diesel</w:t>
            </w:r>
          </w:p>
          <w:p w14:paraId="06692305" w14:textId="77777777" w:rsidR="006F752D" w:rsidRDefault="006F752D" w:rsidP="001D146B">
            <w:r>
              <w:t>Max power HP/rpm=130/3800</w:t>
            </w:r>
          </w:p>
          <w:p w14:paraId="0A7132FD" w14:textId="77777777" w:rsidR="006F752D" w:rsidRDefault="006F752D" w:rsidP="001D146B">
            <w:r>
              <w:t>Max torque Nm=285/2000-2700</w:t>
            </w:r>
          </w:p>
          <w:p w14:paraId="33BDC1EB" w14:textId="77777777" w:rsidR="006F752D" w:rsidRDefault="006F752D" w:rsidP="001D146B">
            <w:r>
              <w:t>Number of cylinders=6</w:t>
            </w:r>
          </w:p>
          <w:p w14:paraId="11C51C15" w14:textId="77777777" w:rsidR="006F752D" w:rsidRPr="0091148E" w:rsidRDefault="006F752D" w:rsidP="001D146B">
            <w:r>
              <w:t>Valves/Cylinder=2</w:t>
            </w:r>
          </w:p>
        </w:tc>
      </w:tr>
      <w:tr w:rsidR="006F752D" w14:paraId="4CE025A3" w14:textId="77777777" w:rsidTr="001D146B">
        <w:trPr>
          <w:trHeight w:val="429"/>
        </w:trPr>
        <w:tc>
          <w:tcPr>
            <w:tcW w:w="704" w:type="dxa"/>
          </w:tcPr>
          <w:p w14:paraId="267D99BC" w14:textId="77777777" w:rsidR="006F752D" w:rsidRPr="00323796" w:rsidRDefault="006F752D" w:rsidP="001D146B">
            <w:r>
              <w:t>5.</w:t>
            </w:r>
          </w:p>
        </w:tc>
        <w:tc>
          <w:tcPr>
            <w:tcW w:w="2693" w:type="dxa"/>
          </w:tcPr>
          <w:p w14:paraId="3B7F8196" w14:textId="77777777" w:rsidR="006F752D" w:rsidRPr="002951D3" w:rsidRDefault="006F752D" w:rsidP="001D146B">
            <w:r>
              <w:t>Transmission</w:t>
            </w:r>
          </w:p>
        </w:tc>
        <w:tc>
          <w:tcPr>
            <w:tcW w:w="5619" w:type="dxa"/>
          </w:tcPr>
          <w:p w14:paraId="259B2B7D" w14:textId="77777777" w:rsidR="006F752D" w:rsidRPr="00D712A1" w:rsidRDefault="006F752D" w:rsidP="001D146B">
            <w:r>
              <w:t>Manual</w:t>
            </w:r>
          </w:p>
        </w:tc>
      </w:tr>
      <w:tr w:rsidR="006F752D" w14:paraId="4CE93D5E" w14:textId="77777777" w:rsidTr="001D146B">
        <w:trPr>
          <w:trHeight w:val="973"/>
        </w:trPr>
        <w:tc>
          <w:tcPr>
            <w:tcW w:w="704" w:type="dxa"/>
          </w:tcPr>
          <w:p w14:paraId="4E10C624" w14:textId="77777777" w:rsidR="006F752D" w:rsidRPr="00323796" w:rsidRDefault="006F752D" w:rsidP="001D146B">
            <w:r>
              <w:t>6.</w:t>
            </w:r>
          </w:p>
        </w:tc>
        <w:tc>
          <w:tcPr>
            <w:tcW w:w="2693" w:type="dxa"/>
          </w:tcPr>
          <w:p w14:paraId="748E2A71" w14:textId="77777777" w:rsidR="006F752D" w:rsidRPr="002951D3" w:rsidRDefault="006F752D" w:rsidP="001D146B">
            <w:r>
              <w:t>Emission Standard</w:t>
            </w:r>
          </w:p>
        </w:tc>
        <w:tc>
          <w:tcPr>
            <w:tcW w:w="5619" w:type="dxa"/>
          </w:tcPr>
          <w:p w14:paraId="0CFF2950" w14:textId="77777777" w:rsidR="006F752D" w:rsidRDefault="006F752D" w:rsidP="001D146B">
            <w:r>
              <w:t>The emission standard of the offered vehicle must follow of superior to the applicable standard as prescribed by ECD-MELAD and KLTA</w:t>
            </w:r>
          </w:p>
          <w:p w14:paraId="33E0AA12" w14:textId="77777777" w:rsidR="006F752D" w:rsidRPr="0032179F" w:rsidRDefault="006F752D" w:rsidP="001D146B"/>
        </w:tc>
      </w:tr>
      <w:tr w:rsidR="006F752D" w14:paraId="1B296D0C" w14:textId="77777777" w:rsidTr="001D146B">
        <w:trPr>
          <w:trHeight w:val="994"/>
        </w:trPr>
        <w:tc>
          <w:tcPr>
            <w:tcW w:w="704" w:type="dxa"/>
          </w:tcPr>
          <w:p w14:paraId="2AE42E45" w14:textId="77777777" w:rsidR="006F752D" w:rsidRDefault="006F752D" w:rsidP="001D146B">
            <w:r>
              <w:t>7.</w:t>
            </w:r>
          </w:p>
        </w:tc>
        <w:tc>
          <w:tcPr>
            <w:tcW w:w="2693" w:type="dxa"/>
          </w:tcPr>
          <w:p w14:paraId="0ECFCEDB" w14:textId="77777777" w:rsidR="006F752D" w:rsidRDefault="006F752D" w:rsidP="001D146B">
            <w:r>
              <w:t>Initial Services</w:t>
            </w:r>
          </w:p>
        </w:tc>
        <w:tc>
          <w:tcPr>
            <w:tcW w:w="5619" w:type="dxa"/>
          </w:tcPr>
          <w:p w14:paraId="553F6D77" w14:textId="77777777" w:rsidR="006F752D" w:rsidRDefault="006F752D" w:rsidP="001D146B">
            <w:r>
              <w:t>The suppliers shall provide with the vehicle all the necessary filters and spare parts required for the first two services, after the vehicle has been commissioned and accepted</w:t>
            </w:r>
          </w:p>
          <w:p w14:paraId="7D575A20" w14:textId="77777777" w:rsidR="006F752D" w:rsidRDefault="006F752D" w:rsidP="001D146B"/>
        </w:tc>
      </w:tr>
      <w:tr w:rsidR="006F752D" w14:paraId="39E43253" w14:textId="77777777" w:rsidTr="001D146B">
        <w:trPr>
          <w:trHeight w:val="562"/>
        </w:trPr>
        <w:tc>
          <w:tcPr>
            <w:tcW w:w="704" w:type="dxa"/>
          </w:tcPr>
          <w:p w14:paraId="1F491CBC" w14:textId="77777777" w:rsidR="006F752D" w:rsidRDefault="006F752D" w:rsidP="001D146B">
            <w:r>
              <w:t xml:space="preserve">8. </w:t>
            </w:r>
          </w:p>
        </w:tc>
        <w:tc>
          <w:tcPr>
            <w:tcW w:w="2693" w:type="dxa"/>
          </w:tcPr>
          <w:p w14:paraId="52E014B0" w14:textId="77777777" w:rsidR="006F752D" w:rsidRDefault="006F752D" w:rsidP="001D146B">
            <w:r>
              <w:t>Manuals</w:t>
            </w:r>
          </w:p>
        </w:tc>
        <w:tc>
          <w:tcPr>
            <w:tcW w:w="5619" w:type="dxa"/>
          </w:tcPr>
          <w:p w14:paraId="79868D35" w14:textId="77777777" w:rsidR="006F752D" w:rsidRDefault="006F752D" w:rsidP="001D146B">
            <w:r>
              <w:t>One copy of the operators and Owner’s instruction and maintenance manual in English shall be supplied.</w:t>
            </w:r>
          </w:p>
        </w:tc>
      </w:tr>
    </w:tbl>
    <w:p w14:paraId="0C2BDAE0" w14:textId="77777777" w:rsidR="006F752D" w:rsidRPr="00492684" w:rsidRDefault="006F752D" w:rsidP="00C44890">
      <w:pPr>
        <w:rPr>
          <w:lang w:val="en-GB"/>
        </w:rPr>
      </w:pPr>
    </w:p>
    <w:sectPr w:rsidR="006F752D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66EF5" w14:textId="77777777" w:rsidR="00E30569" w:rsidRDefault="00E30569">
      <w:r>
        <w:separator/>
      </w:r>
    </w:p>
  </w:endnote>
  <w:endnote w:type="continuationSeparator" w:id="0">
    <w:p w14:paraId="2A7FD2C5" w14:textId="77777777" w:rsidR="00E30569" w:rsidRDefault="00E30569">
      <w:r>
        <w:continuationSeparator/>
      </w:r>
    </w:p>
  </w:endnote>
  <w:endnote w:type="continuationNotice" w:id="1">
    <w:p w14:paraId="28FBE643" w14:textId="77777777" w:rsidR="00E30569" w:rsidRDefault="00E30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E822CF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F752D">
      <w:rPr>
        <w:noProof/>
      </w:rPr>
      <w:t>2021-11-16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53E64" w14:textId="77777777" w:rsidR="00E30569" w:rsidRDefault="00E30569">
      <w:r>
        <w:separator/>
      </w:r>
    </w:p>
  </w:footnote>
  <w:footnote w:type="continuationSeparator" w:id="0">
    <w:p w14:paraId="62D210A8" w14:textId="77777777" w:rsidR="00E30569" w:rsidRDefault="00E30569">
      <w:r>
        <w:continuationSeparator/>
      </w:r>
    </w:p>
  </w:footnote>
  <w:footnote w:type="continuationNotice" w:id="1">
    <w:p w14:paraId="3DABCC20" w14:textId="77777777" w:rsidR="00E30569" w:rsidRDefault="00E305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168B584" w:rsidR="001A0764" w:rsidRPr="00EE720C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 w:val="28"/>
        <w:szCs w:val="28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EE720C">
      <w:rPr>
        <w:rFonts w:asciiTheme="minorHAnsi" w:hAnsiTheme="minorHAnsi" w:cs="Calibri"/>
        <w:b/>
        <w:bCs/>
        <w:sz w:val="28"/>
        <w:szCs w:val="28"/>
      </w:rPr>
      <w:t>RFQ 16-G012-21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3E80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54C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4DDE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1F0B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4F9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DF0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33A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75E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52D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A50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129E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B77"/>
    <w:rsid w:val="009F3EDC"/>
    <w:rsid w:val="009F3EFE"/>
    <w:rsid w:val="009F418F"/>
    <w:rsid w:val="009F4691"/>
    <w:rsid w:val="009F543D"/>
    <w:rsid w:val="009F722E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87C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3691D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1C10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056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E720C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4C0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132</TotalTime>
  <Pages>3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1919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Tieerin Ribataake</cp:lastModifiedBy>
  <cp:revision>17</cp:revision>
  <cp:lastPrinted>2013-10-18T08:32:00Z</cp:lastPrinted>
  <dcterms:created xsi:type="dcterms:W3CDTF">2021-11-12T04:17:00Z</dcterms:created>
  <dcterms:modified xsi:type="dcterms:W3CDTF">2021-11-15T23:48:00Z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